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DF" w:rsidRPr="00C020AD" w:rsidRDefault="007231DF" w:rsidP="007231D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Richard HILL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7231DF" w:rsidRPr="00C020AD" w:rsidRDefault="007231DF" w:rsidP="007231D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Litster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231DF" w:rsidRPr="00C020AD" w:rsidRDefault="007231DF" w:rsidP="007231D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231DF" w:rsidRPr="00C020AD" w:rsidRDefault="007231DF" w:rsidP="007231D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231DF" w:rsidRPr="00C020AD" w:rsidRDefault="007231DF" w:rsidP="007231DF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7231DF" w:rsidRPr="00C020AD" w:rsidRDefault="007231DF" w:rsidP="007231D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231DF" w:rsidRPr="00C020AD" w:rsidRDefault="007231DF" w:rsidP="007231D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7231DF" w:rsidP="007231DF">
      <w:pPr>
        <w:pStyle w:val="NoSpacing"/>
      </w:pPr>
      <w:r w:rsidRPr="00C020AD">
        <w:t>25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DF" w:rsidRDefault="007231DF" w:rsidP="00920DE3">
      <w:pPr>
        <w:spacing w:after="0" w:line="240" w:lineRule="auto"/>
      </w:pPr>
      <w:r>
        <w:separator/>
      </w:r>
    </w:p>
  </w:endnote>
  <w:endnote w:type="continuationSeparator" w:id="0">
    <w:p w:rsidR="007231DF" w:rsidRDefault="007231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DF" w:rsidRDefault="007231DF" w:rsidP="00920DE3">
      <w:pPr>
        <w:spacing w:after="0" w:line="240" w:lineRule="auto"/>
      </w:pPr>
      <w:r>
        <w:separator/>
      </w:r>
    </w:p>
  </w:footnote>
  <w:footnote w:type="continuationSeparator" w:id="0">
    <w:p w:rsidR="007231DF" w:rsidRDefault="007231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DF"/>
    <w:rsid w:val="00120749"/>
    <w:rsid w:val="00624CAE"/>
    <w:rsid w:val="007231D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231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231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2014-02-23T22:08:00Z</dcterms:created>
  <dcterms:modified xsi:type="dcterms:W3CDTF">2014-02-23T22:08:00Z</dcterms:modified>
</cp:coreProperties>
</file>